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B9D" w:rsidRDefault="00262B9D" w:rsidP="00262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FRENSSH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262B9D" w:rsidRDefault="00262B9D" w:rsidP="00262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Buckfast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Abbey.</w:t>
      </w:r>
    </w:p>
    <w:p w:rsidR="00262B9D" w:rsidRDefault="00262B9D" w:rsidP="00262B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2B9D" w:rsidRDefault="00262B9D" w:rsidP="00262B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7C0D" w:rsidRDefault="00517C0D" w:rsidP="00517C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Jun.1425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the Bishop.</w:t>
      </w:r>
    </w:p>
    <w:p w:rsidR="00517C0D" w:rsidRDefault="00517C0D" w:rsidP="00517C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pp.97-8)</w:t>
      </w:r>
    </w:p>
    <w:p w:rsidR="00262B9D" w:rsidRDefault="00262B9D" w:rsidP="00262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Dec.1426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Bishop’s Palace, Exeter, by the Bishop.</w:t>
      </w:r>
    </w:p>
    <w:p w:rsidR="00262B9D" w:rsidRDefault="00262B9D" w:rsidP="00262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pp.105-6)</w:t>
      </w:r>
    </w:p>
    <w:p w:rsidR="004C5F53" w:rsidRDefault="004C5F53" w:rsidP="004C5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the Bishop.</w:t>
      </w:r>
    </w:p>
    <w:p w:rsidR="004C5F53" w:rsidRDefault="004C5F53" w:rsidP="004C5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(ibid.p.107)</w:t>
      </w:r>
    </w:p>
    <w:p w:rsidR="00262B9D" w:rsidRDefault="00262B9D" w:rsidP="00262B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517C0D" w:rsidP="00262B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5F53" w:rsidRDefault="004C5F53" w:rsidP="00262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2016</w:t>
      </w:r>
    </w:p>
    <w:p w:rsidR="00517C0D" w:rsidRPr="00262B9D" w:rsidRDefault="00517C0D" w:rsidP="00262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August 2016</w:t>
      </w:r>
      <w:bookmarkStart w:id="0" w:name="_GoBack"/>
      <w:bookmarkEnd w:id="0"/>
    </w:p>
    <w:sectPr w:rsidR="00517C0D" w:rsidRPr="00262B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B9D" w:rsidRDefault="00262B9D" w:rsidP="00E71FC3">
      <w:pPr>
        <w:spacing w:after="0" w:line="240" w:lineRule="auto"/>
      </w:pPr>
      <w:r>
        <w:separator/>
      </w:r>
    </w:p>
  </w:endnote>
  <w:endnote w:type="continuationSeparator" w:id="0">
    <w:p w:rsidR="00262B9D" w:rsidRDefault="00262B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B9D" w:rsidRDefault="00262B9D" w:rsidP="00E71FC3">
      <w:pPr>
        <w:spacing w:after="0" w:line="240" w:lineRule="auto"/>
      </w:pPr>
      <w:r>
        <w:separator/>
      </w:r>
    </w:p>
  </w:footnote>
  <w:footnote w:type="continuationSeparator" w:id="0">
    <w:p w:rsidR="00262B9D" w:rsidRDefault="00262B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B9D"/>
    <w:rsid w:val="00262B9D"/>
    <w:rsid w:val="004C5F53"/>
    <w:rsid w:val="00517C0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84249"/>
  <w15:chartTrackingRefBased/>
  <w15:docId w15:val="{BF8B1168-6BAC-4D6F-8FE3-7FA72827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2016-04-08T15:29:00Z</dcterms:created>
  <dcterms:modified xsi:type="dcterms:W3CDTF">2016-08-25T09:11:00Z</dcterms:modified>
</cp:coreProperties>
</file>